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77CCF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NANSEGLOS</w:t>
      </w:r>
      <w:r>
        <w:rPr>
          <w:rFonts w:ascii="Times New Roman" w:hAnsi="Times New Roman" w:cs="Times New Roman"/>
        </w:rPr>
        <w:t xml:space="preserve">      (fl.1484)</w:t>
      </w:r>
    </w:p>
    <w:p w14:paraId="338BEB1D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19C7902E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7F2E39E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B0ED6D1" w14:textId="77777777" w:rsidR="006C576D" w:rsidRDefault="006C576D" w:rsidP="006C576D">
      <w:pPr>
        <w:pStyle w:val="NoSpacing"/>
        <w:tabs>
          <w:tab w:val="left" w:pos="720"/>
        </w:tabs>
        <w:jc w:val="both"/>
      </w:pPr>
      <w:r>
        <w:tab/>
        <w:t>1465</w:t>
      </w:r>
      <w:r>
        <w:tab/>
        <w:t>John Burgate of London, tawyer(q.v.), and Walter Nuthale of London,</w:t>
      </w:r>
    </w:p>
    <w:p w14:paraId="6353FE98" w14:textId="77777777" w:rsidR="006C576D" w:rsidRDefault="006C576D" w:rsidP="006C576D">
      <w:pPr>
        <w:pStyle w:val="NoSpacing"/>
        <w:tabs>
          <w:tab w:val="left" w:pos="720"/>
        </w:tabs>
        <w:jc w:val="both"/>
      </w:pPr>
      <w:r>
        <w:tab/>
      </w:r>
      <w:r>
        <w:tab/>
        <w:t>spurrier(q.v.), brought a plaint of debt against him.</w:t>
      </w:r>
    </w:p>
    <w:p w14:paraId="076C2688" w14:textId="285AF1ED" w:rsidR="006C576D" w:rsidRDefault="006C576D" w:rsidP="006C576D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( </w:t>
      </w:r>
      <w:hyperlink r:id="rId6" w:history="1">
        <w:r w:rsidRPr="00657883">
          <w:rPr>
            <w:rStyle w:val="Hyperlink"/>
            <w:rFonts w:cs="Times New Roman"/>
          </w:rPr>
          <w:t>http://aalt.law.uh.edu/Indices/CP40Indices/CP40no814/CP40no814Pl.htm</w:t>
        </w:r>
      </w:hyperlink>
      <w:r>
        <w:rPr>
          <w:rFonts w:cs="Times New Roman"/>
        </w:rPr>
        <w:t xml:space="preserve"> )</w:t>
      </w:r>
    </w:p>
    <w:p w14:paraId="5C12F2FF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Delham of London(q.v.), as the executor of William Penbrigge of</w:t>
      </w:r>
    </w:p>
    <w:p w14:paraId="5E010F3B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London, skinner(q.v.), brought a plaint of debt against him.</w:t>
      </w:r>
    </w:p>
    <w:p w14:paraId="69B2282B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2BBDC60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2C023827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C30EB95" w14:textId="77777777" w:rsidR="00185A79" w:rsidRDefault="00185A79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2018</w:t>
      </w:r>
    </w:p>
    <w:p w14:paraId="37FBF773" w14:textId="0A87135C" w:rsidR="006C576D" w:rsidRDefault="006C576D" w:rsidP="00185A79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December 2024</w:t>
      </w:r>
    </w:p>
    <w:p w14:paraId="2EAC5D62" w14:textId="77777777" w:rsidR="006C576D" w:rsidRPr="00E71FC3" w:rsidRDefault="006C576D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BCE9D8" w14:textId="77777777" w:rsidR="00185A79" w:rsidRDefault="00185A79" w:rsidP="00E71FC3">
      <w:r>
        <w:separator/>
      </w:r>
    </w:p>
  </w:endnote>
  <w:endnote w:type="continuationSeparator" w:id="0">
    <w:p w14:paraId="682BEB0C" w14:textId="77777777" w:rsidR="00185A79" w:rsidRDefault="00185A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F8BB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73632" w14:textId="77777777" w:rsidR="00185A79" w:rsidRDefault="00185A79" w:rsidP="00E71FC3">
      <w:r>
        <w:separator/>
      </w:r>
    </w:p>
  </w:footnote>
  <w:footnote w:type="continuationSeparator" w:id="0">
    <w:p w14:paraId="068EC3D2" w14:textId="77777777" w:rsidR="00185A79" w:rsidRDefault="00185A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A79"/>
    <w:rsid w:val="00185A79"/>
    <w:rsid w:val="001A7C09"/>
    <w:rsid w:val="00577BD5"/>
    <w:rsid w:val="00656CBA"/>
    <w:rsid w:val="006A1F77"/>
    <w:rsid w:val="006C576D"/>
    <w:rsid w:val="00733BE7"/>
    <w:rsid w:val="00A533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61297"/>
  <w15:chartTrackingRefBased/>
  <w15:docId w15:val="{DD139C56-6459-4FE4-B543-F12E92738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A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85A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2018-10-07T16:04:00Z</dcterms:created>
  <dcterms:modified xsi:type="dcterms:W3CDTF">2024-12-19T08:00:00Z</dcterms:modified>
</cp:coreProperties>
</file>